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Moray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Moray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Moray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Moray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Moray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Moray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Moray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Moray is estimated to be </w:t>
      </w:r>
      <w:r w:rsidRPr="00773DF7">
        <w:rPr>
          <w:rFonts w:ascii="Libre Franklin Light" w:eastAsia="Times New Roman" w:hAnsi="Libre Franklin Light" w:cs="Calibri Light"/>
          <w:b/>
          <w:bCs/>
          <w:color w:val="C45911" w:themeColor="accent2" w:themeShade="BF"/>
        </w:rPr>
        <w:t xml:space="preserve">£1,404,470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Moray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Moray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Moray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r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Moray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r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Moray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r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Moray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Moray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Moray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Moray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Moray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Moray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£1,404,470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Moray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£473,099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£33,891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£17,475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£847,596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£1,404,470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Moray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Moray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Moray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Moray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Moray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Moray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Moray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Moray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877267-3E14-470A-9C23-A48406DAFBD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